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DF184C" w14:textId="77777777" w:rsidR="0080798C" w:rsidRDefault="0080798C" w:rsidP="008079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CLAREBOROUGH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16B4203C" w14:textId="77777777" w:rsidR="0080798C" w:rsidRDefault="0080798C" w:rsidP="008079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Abbot of </w:t>
      </w:r>
      <w:proofErr w:type="spellStart"/>
      <w:r>
        <w:rPr>
          <w:rFonts w:ascii="Times New Roman" w:hAnsi="Times New Roman" w:cs="Times New Roman"/>
        </w:rPr>
        <w:t>Garendon</w:t>
      </w:r>
      <w:proofErr w:type="spellEnd"/>
      <w:r>
        <w:rPr>
          <w:rFonts w:ascii="Times New Roman" w:hAnsi="Times New Roman" w:cs="Times New Roman"/>
        </w:rPr>
        <w:t>, Leicestershire.</w:t>
      </w:r>
    </w:p>
    <w:p w14:paraId="174564C2" w14:textId="77777777" w:rsidR="0080798C" w:rsidRDefault="0080798C" w:rsidP="0080798C">
      <w:pPr>
        <w:rPr>
          <w:rFonts w:ascii="Times New Roman" w:hAnsi="Times New Roman" w:cs="Times New Roman"/>
        </w:rPr>
      </w:pPr>
    </w:p>
    <w:p w14:paraId="5C371A7A" w14:textId="77777777" w:rsidR="0080798C" w:rsidRDefault="0080798C" w:rsidP="0080798C">
      <w:pPr>
        <w:rPr>
          <w:rFonts w:ascii="Times New Roman" w:hAnsi="Times New Roman" w:cs="Times New Roman"/>
        </w:rPr>
      </w:pPr>
    </w:p>
    <w:p w14:paraId="48FF9668" w14:textId="77777777" w:rsidR="0080798C" w:rsidRDefault="0080798C" w:rsidP="008079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Richard </w:t>
      </w:r>
      <w:proofErr w:type="spellStart"/>
      <w:r>
        <w:rPr>
          <w:rFonts w:ascii="Times New Roman" w:hAnsi="Times New Roman" w:cs="Times New Roman"/>
        </w:rPr>
        <w:t>Mustehede</w:t>
      </w:r>
      <w:proofErr w:type="spellEnd"/>
      <w:r>
        <w:rPr>
          <w:rFonts w:ascii="Times New Roman" w:hAnsi="Times New Roman" w:cs="Times New Roman"/>
        </w:rPr>
        <w:t>, clerk(q.v.), brought a plaint of debt against him.</w:t>
      </w:r>
    </w:p>
    <w:p w14:paraId="1039F6B1" w14:textId="171017A1" w:rsidR="0080798C" w:rsidRDefault="0080798C" w:rsidP="008079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7" w:history="1">
        <w:r w:rsidR="001C58F3" w:rsidRPr="00531B80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5F67340F" w14:textId="77777777" w:rsidR="001C58F3" w:rsidRPr="001C58F3" w:rsidRDefault="001C58F3" w:rsidP="001C58F3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</w:rPr>
      </w:pPr>
      <w:r w:rsidRPr="001C58F3">
        <w:rPr>
          <w:rFonts w:ascii="Times New Roman" w:hAnsi="Times New Roman" w:cs="Times New Roman"/>
        </w:rPr>
        <w:t>He occurs as Abbot.</w:t>
      </w:r>
    </w:p>
    <w:p w14:paraId="0DEA4501" w14:textId="1545029C" w:rsidR="001C58F3" w:rsidRPr="001C58F3" w:rsidRDefault="001C58F3" w:rsidP="001C58F3">
      <w:pPr>
        <w:ind w:left="720" w:firstLine="720"/>
        <w:rPr>
          <w:rFonts w:ascii="Times New Roman" w:hAnsi="Times New Roman" w:cs="Times New Roman"/>
        </w:rPr>
      </w:pPr>
      <w:r w:rsidRPr="001C58F3">
        <w:rPr>
          <w:rFonts w:ascii="Times New Roman" w:hAnsi="Times New Roman" w:cs="Times New Roman"/>
        </w:rPr>
        <w:t>(</w:t>
      </w:r>
      <w:hyperlink r:id="rId8" w:history="1">
        <w:r w:rsidRPr="001C58F3">
          <w:rPr>
            <w:rStyle w:val="Hyperlink"/>
            <w:rFonts w:ascii="Times New Roman" w:hAnsi="Times New Roman" w:cs="Times New Roman"/>
          </w:rPr>
          <w:t>www.british-history.ac.uk/report.asp?compid=38159</w:t>
        </w:r>
      </w:hyperlink>
      <w:r w:rsidRPr="001C58F3">
        <w:rPr>
          <w:rFonts w:ascii="Times New Roman" w:hAnsi="Times New Roman" w:cs="Times New Roman"/>
        </w:rPr>
        <w:t>)</w:t>
      </w:r>
    </w:p>
    <w:p w14:paraId="1AB98ECA" w14:textId="77777777" w:rsidR="0080798C" w:rsidRDefault="0080798C" w:rsidP="0080798C">
      <w:pPr>
        <w:rPr>
          <w:rFonts w:ascii="Times New Roman" w:hAnsi="Times New Roman" w:cs="Times New Roman"/>
        </w:rPr>
      </w:pPr>
    </w:p>
    <w:p w14:paraId="5BA78E7C" w14:textId="77777777" w:rsidR="0080798C" w:rsidRDefault="0080798C" w:rsidP="0080798C">
      <w:pPr>
        <w:rPr>
          <w:rFonts w:ascii="Times New Roman" w:hAnsi="Times New Roman" w:cs="Times New Roman"/>
        </w:rPr>
      </w:pPr>
    </w:p>
    <w:p w14:paraId="4612003E" w14:textId="369EDBC8" w:rsidR="0080798C" w:rsidRDefault="0080798C" w:rsidP="008079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 July 2018</w:t>
      </w:r>
    </w:p>
    <w:p w14:paraId="07624780" w14:textId="06617482" w:rsidR="001C58F3" w:rsidRDefault="001C58F3" w:rsidP="008079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 January 2019</w:t>
      </w:r>
      <w:bookmarkStart w:id="0" w:name="_GoBack"/>
      <w:bookmarkEnd w:id="0"/>
    </w:p>
    <w:p w14:paraId="48D4FC67" w14:textId="77777777" w:rsidR="006B2F86" w:rsidRPr="00E71FC3" w:rsidRDefault="001C58F3" w:rsidP="00E71FC3">
      <w:pPr>
        <w:pStyle w:val="NoSpacing"/>
      </w:pPr>
    </w:p>
    <w:sectPr w:rsidR="006B2F86" w:rsidRPr="00E71FC3"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FF6243" w14:textId="77777777" w:rsidR="0080798C" w:rsidRDefault="0080798C" w:rsidP="00E71FC3">
      <w:r>
        <w:separator/>
      </w:r>
    </w:p>
  </w:endnote>
  <w:endnote w:type="continuationSeparator" w:id="0">
    <w:p w14:paraId="1EE20408" w14:textId="77777777" w:rsidR="0080798C" w:rsidRDefault="0080798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95122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E3E8E4" w14:textId="77777777" w:rsidR="0080798C" w:rsidRDefault="0080798C" w:rsidP="00E71FC3">
      <w:r>
        <w:separator/>
      </w:r>
    </w:p>
  </w:footnote>
  <w:footnote w:type="continuationSeparator" w:id="0">
    <w:p w14:paraId="5477170C" w14:textId="77777777" w:rsidR="0080798C" w:rsidRDefault="0080798C" w:rsidP="00E71F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D43AEF"/>
    <w:multiLevelType w:val="hybridMultilevel"/>
    <w:tmpl w:val="BFE6707C"/>
    <w:lvl w:ilvl="0" w:tplc="4B8CA6E8">
      <w:start w:val="1487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98C"/>
    <w:rsid w:val="001A7C09"/>
    <w:rsid w:val="001C58F3"/>
    <w:rsid w:val="00577BD5"/>
    <w:rsid w:val="00656CBA"/>
    <w:rsid w:val="006A1F77"/>
    <w:rsid w:val="00733BE7"/>
    <w:rsid w:val="0080798C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9B81C8"/>
  <w15:chartTrackingRefBased/>
  <w15:docId w15:val="{BA202447-EFC7-496B-B71F-4DB87C502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0798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1C58F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C58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ritish-history.ac.uk/report.asp?compid=38159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8Pl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2018-07-27T20:22:00Z</dcterms:created>
  <dcterms:modified xsi:type="dcterms:W3CDTF">2019-01-10T15:17:00Z</dcterms:modified>
</cp:coreProperties>
</file>